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8D80E" w14:textId="77777777" w:rsidR="00281D69" w:rsidRDefault="00281D69" w:rsidP="00281D6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ULVERSTON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7CA5781C" w14:textId="77777777" w:rsidR="00281D69" w:rsidRDefault="00281D69" w:rsidP="00281D6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72FDC101" w14:textId="77777777" w:rsidR="00281D69" w:rsidRDefault="00281D69" w:rsidP="00281D6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BE246DE" w14:textId="77777777" w:rsidR="00281D69" w:rsidRDefault="00281D69" w:rsidP="00281D6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2C55DBC" w14:textId="77777777" w:rsidR="00281D69" w:rsidRDefault="00281D69" w:rsidP="00281D6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Mar.1410</w:t>
      </w:r>
      <w:r>
        <w:rPr>
          <w:rFonts w:ascii="Times New Roman" w:hAnsi="Times New Roman" w:cs="Times New Roman"/>
          <w:sz w:val="24"/>
          <w:szCs w:val="24"/>
        </w:rPr>
        <w:tab/>
        <w:t>He and Robert Rolleston(q.v.) were appointed alnagers in Warwickshire.</w:t>
      </w:r>
    </w:p>
    <w:p w14:paraId="68A9B9C7" w14:textId="77777777" w:rsidR="00281D69" w:rsidRDefault="00281D69" w:rsidP="00281D6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p.166)</w:t>
      </w:r>
    </w:p>
    <w:p w14:paraId="5249083F" w14:textId="77777777" w:rsidR="00281D69" w:rsidRDefault="00281D69" w:rsidP="00281D6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6CE3A84" w14:textId="77777777" w:rsidR="00281D69" w:rsidRDefault="00281D69" w:rsidP="00281D6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0A7CDCB" w14:textId="77777777" w:rsidR="00281D69" w:rsidRDefault="00281D69" w:rsidP="00281D6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April 2022</w:t>
      </w:r>
    </w:p>
    <w:p w14:paraId="765756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2A0C3" w14:textId="77777777" w:rsidR="00281D69" w:rsidRDefault="00281D69" w:rsidP="009139A6">
      <w:r>
        <w:separator/>
      </w:r>
    </w:p>
  </w:endnote>
  <w:endnote w:type="continuationSeparator" w:id="0">
    <w:p w14:paraId="5908B18A" w14:textId="77777777" w:rsidR="00281D69" w:rsidRDefault="00281D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186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3AE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EFF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9B816" w14:textId="77777777" w:rsidR="00281D69" w:rsidRDefault="00281D69" w:rsidP="009139A6">
      <w:r>
        <w:separator/>
      </w:r>
    </w:p>
  </w:footnote>
  <w:footnote w:type="continuationSeparator" w:id="0">
    <w:p w14:paraId="55321E2D" w14:textId="77777777" w:rsidR="00281D69" w:rsidRDefault="00281D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7F2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73D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FA8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D69"/>
    <w:rsid w:val="000666E0"/>
    <w:rsid w:val="002510B7"/>
    <w:rsid w:val="00281D6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FDACE"/>
  <w15:chartTrackingRefBased/>
  <w15:docId w15:val="{332D5EBB-6350-4750-A16A-A0E66B9D5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D69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2023-09-26T17:22:00Z</dcterms:created>
  <dcterms:modified xsi:type="dcterms:W3CDTF">2023-09-26T17:22:00Z</dcterms:modified>
</cp:coreProperties>
</file>